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13FF7" w14:textId="3611D8FA" w:rsidR="00535962" w:rsidRPr="00F7167E" w:rsidRDefault="00F713DE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423C3D8C" wp14:editId="5212CB66">
                <wp:simplePos x="0" y="0"/>
                <wp:positionH relativeFrom="column">
                  <wp:posOffset>4274820</wp:posOffset>
                </wp:positionH>
                <wp:positionV relativeFrom="paragraph">
                  <wp:posOffset>-672465</wp:posOffset>
                </wp:positionV>
                <wp:extent cx="2139315" cy="701040"/>
                <wp:effectExtent l="7620" t="13335" r="5715" b="9525"/>
                <wp:wrapNone/>
                <wp:docPr id="759766118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9315" cy="701040"/>
                          <a:chOff x="12866" y="523"/>
                          <a:chExt cx="2544" cy="1104"/>
                        </a:xfrm>
                      </wpg:grpSpPr>
                      <wps:wsp>
                        <wps:cNvPr id="67713953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37393667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819304867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B9A07CA" w14:textId="0B9FB1ED" w:rsidR="00051C0A" w:rsidRPr="00051C0A" w:rsidRDefault="0037335B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Style w:val="Textodelmarcadordeposicin"/>
                                  </w:rPr>
                                  <w:t>INTRANT-DAF-CM-2025-0062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439889441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4FC51E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3C3D8C" id="Group 20" o:spid="_x0000_s1026" style="position:absolute;margin-left:336.6pt;margin-top:-52.95pt;width:168.4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" fillcolor="white [3212]" strokecolor="white [3212]" strokeweight="2.25pt">
                    <v:textbox inset=",0">
                      <w:txbxContent>
                        <w:p w14:paraId="1B9A07CA" w14:textId="0B9FB1ED" w:rsidR="00051C0A" w:rsidRPr="00051C0A" w:rsidRDefault="0037335B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Style w:val="Textodelmarcadordeposicin"/>
                            </w:rPr>
                            <w:t>INTRANT-DAF-CM-2025-0062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" fillcolor="black [3213]" strokecolor="white [3212]" strokeweight="3pt">
                    <v:textbox>
                      <w:txbxContent>
                        <w:p w14:paraId="764FC51E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0DB2EE" wp14:editId="10216B7A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4429155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6FCC6197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F4CC14A" wp14:editId="1EA01272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0DB2EE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6FCC6197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F4CC14A" wp14:editId="1EA01272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7963BB7" wp14:editId="7A2596B5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882601613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3B76F5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63BB7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" filled="f" stroked="f">
                <v:textbox inset="0,0,0,0">
                  <w:txbxContent>
                    <w:p w14:paraId="483B76F5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197D9A7F" wp14:editId="029CCAC3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1B5F66" wp14:editId="3A68CC83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41222208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765BFE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B5F66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" filled="f" stroked="f">
                <v:textbox>
                  <w:txbxContent>
                    <w:p w14:paraId="7C765BFE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E7C9C" w:rsidRPr="004E7C9C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927AD9D" wp14:editId="23911175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76838062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FA338E" w14:textId="77777777" w:rsidR="0026335F" w:rsidRPr="0026335F" w:rsidRDefault="00F713D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7AD9D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" filled="f" stroked="f">
                <v:textbox>
                  <w:txbxContent>
                    <w:p w14:paraId="10FA338E" w14:textId="77777777" w:rsidR="0026335F" w:rsidRPr="0026335F" w:rsidRDefault="00F713D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38F8D2B" w14:textId="46BE3BF5" w:rsidR="00535962" w:rsidRPr="00535962" w:rsidRDefault="00F713DE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C11F1B6" wp14:editId="5C446407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181386002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E897BF" w14:textId="77777777" w:rsidR="002E1412" w:rsidRPr="002E1412" w:rsidRDefault="00F713D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1F1B6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CO9jaE3QAAAAkBAAAPAAAAZHJz&#10;L2Rvd25yZXYueG1sTI/BTsMwDIbvSLxDZCQuiCVbx0pL0wmQQLtu7AHcJmsrGqdqsrV7e8wJbr/l&#10;T78/F9vZ9eJix9B50rBcKBCWam86ajQcvz4en0GEiGSw92Q1XG2AbXl7U2Bu/ER7eznERnAJhRw1&#10;tDEOuZShbq3DsPCDJd6d/Ogw8jg20ow4cbnr5UqpjXTYEV9ocbDvra2/D2en4bSbHp6yqfqMx3S/&#10;3rxhl1b+qvX93fz6AiLaOf7B8KvP6lCyU+XPZILoNazUcs0ohywBwUCqVAai4pAkIMtC/v+g/AE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CO9jaE3QAAAAkBAAAPAAAAAAAAAAAAAAAA&#10;AFMEAABkcnMvZG93bnJldi54bWxQSwUGAAAAAAQABADzAAAAXQUAAAAA&#10;" stroked="f">
                <v:textbox>
                  <w:txbxContent>
                    <w:p w14:paraId="4BE897BF" w14:textId="77777777" w:rsidR="002E1412" w:rsidRPr="002E1412" w:rsidRDefault="00F713D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5278B6E" w14:textId="77777777" w:rsidR="00535962" w:rsidRDefault="00535962" w:rsidP="00535962"/>
    <w:p w14:paraId="191CDF84" w14:textId="61E6F385" w:rsidR="006506D0" w:rsidRDefault="00F713DE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772A263" wp14:editId="3301AA17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8524314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C30BEB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2A263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KGkdZz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1AC30BEB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03B79BA8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35DB2132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295589A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2674D2D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AC8E26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7A2B65A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783A7D3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6E2EE7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AE22CE7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51E1A19D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801DC13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5A64AF26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3A0345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4060C1D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470B61B8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1AB097A1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03B5AF6B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C174AA0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496C327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6C97FB7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6B35736F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7C9A4F0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6D59F92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0C578586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14AA253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E62B061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0B156DA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501D6A07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137962C4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32CEB2F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EB4D60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A83564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5B92DC0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C0FF5C0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7B538E3A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4F845236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2252C74C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5CB474BE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1EF7777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2AC6CCE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2DC78DA4" w14:textId="77777777" w:rsidTr="00044FA8">
        <w:trPr>
          <w:trHeight w:val="4637"/>
        </w:trPr>
        <w:tc>
          <w:tcPr>
            <w:tcW w:w="3269" w:type="dxa"/>
          </w:tcPr>
          <w:p w14:paraId="27B05885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3340B78A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4CDFF1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7DBF62DA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32403510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644087FE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1AAE0BAB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22026448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50CDEAB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06B2FA3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1B355072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675BD7B0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496E7692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5B9194C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B06A6EE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493F0194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112C743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71724514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47D102D5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386674E1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D9EAADD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BDDA2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2E7BC15F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EE70D" w14:textId="1C5598DF" w:rsidR="001007E7" w:rsidRDefault="00F713DE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86AF51" wp14:editId="044D161A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73051624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48C4F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86AF5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4548C4FD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10091FD" wp14:editId="4DED6F66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8D789C0" wp14:editId="2DF7505A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40567600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84FC6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BD2F90C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8D789C0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5F84FC61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0BD2F90C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6462A547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6B808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22F0F9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276DFF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579D53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1E7BA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2159E095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BED2A" w14:textId="4E38C90E" w:rsidR="00051C0A" w:rsidRDefault="00F713DE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9BDDAFB" wp14:editId="51C358F6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942909719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F05BBA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BDDAF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7DF05BBA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5391E" w:rsidRPr="0065391E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1974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04896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335B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3DE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4:docId w14:val="63CA6E1A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Compras</cp:lastModifiedBy>
  <cp:revision>2</cp:revision>
  <cp:lastPrinted>2011-03-04T18:55:00Z</cp:lastPrinted>
  <dcterms:created xsi:type="dcterms:W3CDTF">2025-09-29T16:03:00Z</dcterms:created>
  <dcterms:modified xsi:type="dcterms:W3CDTF">2025-09-29T16:03:00Z</dcterms:modified>
</cp:coreProperties>
</file>